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0B9C7" w14:textId="77777777" w:rsidR="00A46627" w:rsidRDefault="00A46627" w:rsidP="00A466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RUSSELL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B93F07F" w14:textId="77777777" w:rsidR="00A46627" w:rsidRDefault="00A46627" w:rsidP="00A466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Exeter. Bell maker.</w:t>
      </w:r>
    </w:p>
    <w:p w14:paraId="457DEC83" w14:textId="77777777" w:rsidR="00A46627" w:rsidRDefault="00A46627" w:rsidP="00A46627">
      <w:pPr>
        <w:pStyle w:val="NoSpacing"/>
        <w:rPr>
          <w:rFonts w:cs="Times New Roman"/>
          <w:szCs w:val="24"/>
        </w:rPr>
      </w:pPr>
    </w:p>
    <w:p w14:paraId="0AE73629" w14:textId="77777777" w:rsidR="00A46627" w:rsidRDefault="00A46627" w:rsidP="00A46627">
      <w:pPr>
        <w:pStyle w:val="NoSpacing"/>
        <w:rPr>
          <w:rFonts w:cs="Times New Roman"/>
          <w:szCs w:val="24"/>
        </w:rPr>
      </w:pPr>
    </w:p>
    <w:p w14:paraId="63156AD4" w14:textId="77777777" w:rsidR="00A46627" w:rsidRDefault="00A46627" w:rsidP="00A466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Saliner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47B04019" w14:textId="77777777" w:rsidR="00A46627" w:rsidRDefault="00A46627" w:rsidP="00A466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F97ED4D" w14:textId="77777777" w:rsidR="00A46627" w:rsidRDefault="00A46627" w:rsidP="00A46627">
      <w:pPr>
        <w:pStyle w:val="NoSpacing"/>
        <w:rPr>
          <w:rFonts w:cs="Times New Roman"/>
          <w:szCs w:val="24"/>
        </w:rPr>
      </w:pPr>
    </w:p>
    <w:p w14:paraId="1277843C" w14:textId="77777777" w:rsidR="00A46627" w:rsidRDefault="00A46627" w:rsidP="00A46627">
      <w:pPr>
        <w:pStyle w:val="NoSpacing"/>
        <w:rPr>
          <w:rFonts w:cs="Times New Roman"/>
          <w:szCs w:val="24"/>
        </w:rPr>
      </w:pPr>
    </w:p>
    <w:p w14:paraId="0E189C6F" w14:textId="77777777" w:rsidR="00A46627" w:rsidRDefault="00A46627" w:rsidP="00A466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March 2024</w:t>
      </w:r>
    </w:p>
    <w:p w14:paraId="4A33E4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53E1" w14:textId="77777777" w:rsidR="00A46627" w:rsidRDefault="00A46627" w:rsidP="009139A6">
      <w:r>
        <w:separator/>
      </w:r>
    </w:p>
  </w:endnote>
  <w:endnote w:type="continuationSeparator" w:id="0">
    <w:p w14:paraId="2487E80D" w14:textId="77777777" w:rsidR="00A46627" w:rsidRDefault="00A466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5F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61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74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9313" w14:textId="77777777" w:rsidR="00A46627" w:rsidRDefault="00A46627" w:rsidP="009139A6">
      <w:r>
        <w:separator/>
      </w:r>
    </w:p>
  </w:footnote>
  <w:footnote w:type="continuationSeparator" w:id="0">
    <w:p w14:paraId="30036406" w14:textId="77777777" w:rsidR="00A46627" w:rsidRDefault="00A466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BE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9F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C9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62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46627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359AC"/>
  <w15:chartTrackingRefBased/>
  <w15:docId w15:val="{AA8025AB-7855-4018-B329-5DDFA126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66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2024-04-23T20:35:00Z</dcterms:created>
  <dcterms:modified xsi:type="dcterms:W3CDTF">2024-04-23T20:35:00Z</dcterms:modified>
</cp:coreProperties>
</file>